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2D59" w14:textId="77777777" w:rsidR="007131BF" w:rsidRDefault="007131BF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14:paraId="04B06F8D" w14:textId="77777777" w:rsidR="007131BF" w:rsidRDefault="007131B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14:paraId="7FB41AE2" w14:textId="77777777" w:rsidR="007131BF" w:rsidRPr="008437E6" w:rsidRDefault="00CB433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 xml:space="preserve">Ordre Investissement </w:t>
      </w:r>
    </w:p>
    <w:p w14:paraId="3B7845D1" w14:textId="77777777" w:rsidR="007131BF" w:rsidRDefault="007131BF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14:paraId="101B2431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14:paraId="7C48274A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</w:pPr>
      <w:r>
        <w:rPr>
          <w:b/>
        </w:rPr>
        <w:t xml:space="preserve">Version : </w:t>
      </w:r>
      <w:r>
        <w:t>1.0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Etat : </w:t>
      </w:r>
      <w:r>
        <w:rPr>
          <w:b/>
        </w:rPr>
        <w:tab/>
      </w:r>
      <w:r>
        <w:t>Projet</w:t>
      </w:r>
      <w:r>
        <w:tab/>
      </w:r>
      <w:r>
        <w:rPr>
          <w:b/>
        </w:rPr>
        <w:tab/>
      </w:r>
      <w:r>
        <w:rPr>
          <w:b/>
        </w:rPr>
        <w:tab/>
        <w:t>Date :</w:t>
      </w:r>
      <w:r>
        <w:tab/>
      </w:r>
      <w:r w:rsidR="00CB4332">
        <w:t>27 /07 /2007</w:t>
      </w:r>
    </w:p>
    <w:p w14:paraId="77184AA0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14:paraId="79F3C8FE" w14:textId="3D18F423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Rédacteurs : </w:t>
      </w:r>
      <w:r w:rsidR="004C22DB">
        <w:rPr>
          <w:b/>
        </w:rPr>
        <w:t>M QUESNOT</w:t>
      </w:r>
      <w:bookmarkStart w:id="0" w:name="_GoBack"/>
      <w:bookmarkEnd w:id="0"/>
    </w:p>
    <w:p w14:paraId="1872B5A2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14:paraId="03AEB6FC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</w:t>
      </w:r>
    </w:p>
    <w:p w14:paraId="60AE9EB0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14:paraId="260AA82C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t>,</w:t>
      </w:r>
      <w:r w:rsidR="001575DF">
        <w:tab/>
      </w:r>
      <w:r w:rsidR="001575DF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Date : </w:t>
      </w:r>
    </w:p>
    <w:p w14:paraId="01E2587C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14:paraId="63693EDF" w14:textId="77777777" w:rsidR="007131BF" w:rsidRDefault="007131BF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Accessibilité: </w:t>
      </w:r>
      <w:r>
        <w:t>Tout intervenant sur le projet</w:t>
      </w:r>
    </w:p>
    <w:p w14:paraId="579DE933" w14:textId="77777777" w:rsidR="007131BF" w:rsidRDefault="007131BF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14:paraId="6008217E" w14:textId="77777777" w:rsidR="007131BF" w:rsidRDefault="007131BF">
      <w:pPr>
        <w:tabs>
          <w:tab w:val="left" w:pos="284"/>
        </w:tabs>
        <w:jc w:val="both"/>
      </w:pPr>
    </w:p>
    <w:p w14:paraId="32F9C20E" w14:textId="77777777" w:rsidR="007131BF" w:rsidRDefault="007131BF">
      <w:pPr>
        <w:tabs>
          <w:tab w:val="left" w:pos="284"/>
        </w:tabs>
        <w:ind w:left="-142"/>
        <w:jc w:val="both"/>
      </w:pPr>
    </w:p>
    <w:p w14:paraId="3296606A" w14:textId="77777777" w:rsidR="007131BF" w:rsidRDefault="007131BF">
      <w:pPr>
        <w:tabs>
          <w:tab w:val="left" w:pos="284"/>
        </w:tabs>
        <w:jc w:val="both"/>
      </w:pPr>
      <w:r>
        <w:rPr>
          <w:b/>
        </w:rPr>
        <w:t>Suivi des modifications</w:t>
      </w:r>
    </w:p>
    <w:p w14:paraId="4DFD875E" w14:textId="77777777" w:rsidR="007131BF" w:rsidRDefault="007131BF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6929"/>
      </w:tblGrid>
      <w:tr w:rsidR="007131BF" w14:paraId="25FD330B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14:paraId="123EF838" w14:textId="77777777" w:rsidR="007131BF" w:rsidRDefault="007131BF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14:paraId="14C5325F" w14:textId="77777777" w:rsidR="007131BF" w:rsidRDefault="007131BF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929" w:type="dxa"/>
          </w:tcPr>
          <w:p w14:paraId="6C2A1890" w14:textId="77777777" w:rsidR="007131BF" w:rsidRDefault="007131BF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7131BF" w14:paraId="4E218A2B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14:paraId="7D9BE1AB" w14:textId="77777777" w:rsidR="007131BF" w:rsidRDefault="007131BF">
            <w:pPr>
              <w:tabs>
                <w:tab w:val="left" w:pos="284"/>
              </w:tabs>
              <w:jc w:val="center"/>
            </w:pPr>
            <w:r>
              <w:t>1.0p</w:t>
            </w:r>
          </w:p>
        </w:tc>
        <w:tc>
          <w:tcPr>
            <w:tcW w:w="1701" w:type="dxa"/>
          </w:tcPr>
          <w:p w14:paraId="602D518F" w14:textId="77777777" w:rsidR="007131BF" w:rsidRDefault="00D6580A">
            <w:pPr>
              <w:tabs>
                <w:tab w:val="left" w:pos="284"/>
              </w:tabs>
              <w:jc w:val="center"/>
            </w:pPr>
            <w:r>
              <w:t>25/07/07</w:t>
            </w:r>
          </w:p>
          <w:p w14:paraId="459EBF47" w14:textId="77777777" w:rsidR="00D6580A" w:rsidRDefault="00D6580A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14:paraId="761CE8F2" w14:textId="77777777" w:rsidR="007131BF" w:rsidRDefault="007131BF">
            <w:pPr>
              <w:tabs>
                <w:tab w:val="left" w:pos="284"/>
              </w:tabs>
              <w:jc w:val="both"/>
            </w:pPr>
            <w:r>
              <w:t>Création</w:t>
            </w:r>
          </w:p>
        </w:tc>
      </w:tr>
      <w:tr w:rsidR="007131BF" w14:paraId="22CE35CD" w14:textId="77777777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14:paraId="77BE7001" w14:textId="77777777" w:rsidR="007131BF" w:rsidRDefault="007131BF">
            <w:pPr>
              <w:tabs>
                <w:tab w:val="left" w:pos="284"/>
              </w:tabs>
              <w:jc w:val="center"/>
            </w:pPr>
            <w:r>
              <w:t>1.0v</w:t>
            </w:r>
          </w:p>
        </w:tc>
        <w:tc>
          <w:tcPr>
            <w:tcW w:w="1701" w:type="dxa"/>
          </w:tcPr>
          <w:p w14:paraId="5FDBD524" w14:textId="77777777" w:rsidR="007131BF" w:rsidRDefault="007131BF">
            <w:pPr>
              <w:tabs>
                <w:tab w:val="left" w:pos="284"/>
              </w:tabs>
              <w:jc w:val="center"/>
            </w:pPr>
          </w:p>
        </w:tc>
        <w:tc>
          <w:tcPr>
            <w:tcW w:w="6929" w:type="dxa"/>
          </w:tcPr>
          <w:p w14:paraId="0F8CACCF" w14:textId="77777777" w:rsidR="007131BF" w:rsidRDefault="007131BF">
            <w:pPr>
              <w:tabs>
                <w:tab w:val="left" w:pos="284"/>
              </w:tabs>
              <w:jc w:val="both"/>
            </w:pPr>
            <w:r>
              <w:t>Version validée</w:t>
            </w:r>
          </w:p>
        </w:tc>
      </w:tr>
    </w:tbl>
    <w:p w14:paraId="5BF2C094" w14:textId="77777777" w:rsidR="007131BF" w:rsidRDefault="007131BF">
      <w:pPr>
        <w:tabs>
          <w:tab w:val="left" w:pos="284"/>
        </w:tabs>
        <w:jc w:val="both"/>
      </w:pPr>
    </w:p>
    <w:p w14:paraId="0AD2D612" w14:textId="77777777" w:rsidR="007131BF" w:rsidRDefault="007131BF">
      <w:pPr>
        <w:pStyle w:val="Heading1"/>
      </w:pPr>
      <w:r>
        <w:rPr>
          <w:caps/>
        </w:rPr>
        <w:br w:type="page"/>
      </w:r>
      <w:bookmarkStart w:id="1" w:name="_Toc445111440"/>
      <w:bookmarkStart w:id="2" w:name="_Toc445113839"/>
      <w:r w:rsidR="00E253AF">
        <w:lastRenderedPageBreak/>
        <w:t xml:space="preserve"> </w:t>
      </w:r>
      <w:r>
        <w:t>Transaction</w:t>
      </w:r>
      <w:bookmarkEnd w:id="1"/>
      <w:bookmarkEnd w:id="2"/>
    </w:p>
    <w:p w14:paraId="556B1E05" w14:textId="77777777" w:rsidR="007131BF" w:rsidRDefault="007131BF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04"/>
      </w:tblGrid>
      <w:tr w:rsidR="007131BF" w14:paraId="0CDAFF76" w14:textId="77777777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14:paraId="096B897A" w14:textId="77777777" w:rsidR="007131BF" w:rsidRDefault="007131BF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104" w:type="dxa"/>
          </w:tcPr>
          <w:p w14:paraId="7D85B0C2" w14:textId="77777777" w:rsidR="007131BF" w:rsidRDefault="007131BF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7131BF" w14:paraId="0024C049" w14:textId="77777777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14:paraId="48870472" w14:textId="77777777" w:rsidR="007131BF" w:rsidRDefault="00CB4332">
            <w:pPr>
              <w:rPr>
                <w:b/>
              </w:rPr>
            </w:pPr>
            <w:r>
              <w:rPr>
                <w:b/>
              </w:rPr>
              <w:t>KOT2_OPA</w:t>
            </w:r>
          </w:p>
        </w:tc>
        <w:tc>
          <w:tcPr>
            <w:tcW w:w="5104" w:type="dxa"/>
          </w:tcPr>
          <w:p w14:paraId="7EC25430" w14:textId="77777777" w:rsidR="007131BF" w:rsidRPr="00576F9F" w:rsidRDefault="00CB4332">
            <w:r>
              <w:t>Type ordres</w:t>
            </w:r>
          </w:p>
        </w:tc>
      </w:tr>
    </w:tbl>
    <w:p w14:paraId="1CF153F7" w14:textId="77777777" w:rsidR="007131BF" w:rsidRDefault="007131BF">
      <w:pPr>
        <w:tabs>
          <w:tab w:val="left" w:pos="5172"/>
          <w:tab w:val="left" w:pos="10344"/>
        </w:tabs>
        <w:rPr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103"/>
      </w:tblGrid>
      <w:tr w:rsidR="007131BF" w14:paraId="1C8D436F" w14:textId="77777777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14:paraId="712EDAFC" w14:textId="77777777" w:rsidR="007131BF" w:rsidRDefault="007131BF">
            <w:pPr>
              <w:rPr>
                <w:b/>
              </w:rPr>
            </w:pPr>
            <w:r>
              <w:rPr>
                <w:b/>
              </w:rPr>
              <w:t>N° d’ORDRE</w:t>
            </w:r>
          </w:p>
        </w:tc>
        <w:tc>
          <w:tcPr>
            <w:tcW w:w="5103" w:type="dxa"/>
          </w:tcPr>
          <w:p w14:paraId="2D93DCE0" w14:textId="77777777" w:rsidR="007131BF" w:rsidRDefault="007131BF">
            <w:pPr>
              <w:rPr>
                <w:b/>
              </w:rPr>
            </w:pPr>
            <w:r>
              <w:rPr>
                <w:b/>
              </w:rPr>
              <w:t>N° de TACHE</w:t>
            </w:r>
          </w:p>
        </w:tc>
      </w:tr>
      <w:tr w:rsidR="007131BF" w14:paraId="60B53238" w14:textId="77777777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14:paraId="7260CCCB" w14:textId="77777777" w:rsidR="0044683B" w:rsidRPr="000F479B" w:rsidRDefault="0044683B">
            <w:pPr>
              <w:rPr>
                <w:b/>
              </w:rPr>
            </w:pPr>
            <w:r>
              <w:rPr>
                <w:b/>
              </w:rPr>
              <w:t>DO1K944896</w:t>
            </w:r>
          </w:p>
        </w:tc>
        <w:tc>
          <w:tcPr>
            <w:tcW w:w="5103" w:type="dxa"/>
          </w:tcPr>
          <w:p w14:paraId="069D6EED" w14:textId="77777777" w:rsidR="00BB34F9" w:rsidRPr="000F479B" w:rsidRDefault="00BB34F9">
            <w:pPr>
              <w:rPr>
                <w:b/>
              </w:rPr>
            </w:pPr>
          </w:p>
        </w:tc>
      </w:tr>
      <w:tr w:rsidR="00E65D7A" w14:paraId="05F6640C" w14:textId="77777777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14:paraId="22546A0F" w14:textId="77777777" w:rsidR="00E65D7A" w:rsidRPr="00A34831" w:rsidRDefault="00E65D7A" w:rsidP="00E65D7A">
            <w:pPr>
              <w:rPr>
                <w:b/>
              </w:rPr>
            </w:pPr>
          </w:p>
        </w:tc>
        <w:tc>
          <w:tcPr>
            <w:tcW w:w="5103" w:type="dxa"/>
          </w:tcPr>
          <w:p w14:paraId="1B758184" w14:textId="77777777" w:rsidR="00E65D7A" w:rsidRPr="00A34831" w:rsidRDefault="00E65D7A" w:rsidP="00E65D7A">
            <w:pPr>
              <w:rPr>
                <w:b/>
              </w:rPr>
            </w:pPr>
          </w:p>
        </w:tc>
      </w:tr>
      <w:tr w:rsidR="00E65D7A" w14:paraId="72F1752D" w14:textId="77777777">
        <w:tblPrEx>
          <w:tblCellMar>
            <w:top w:w="0" w:type="dxa"/>
            <w:bottom w:w="0" w:type="dxa"/>
          </w:tblCellMar>
        </w:tblPrEx>
        <w:tc>
          <w:tcPr>
            <w:tcW w:w="5173" w:type="dxa"/>
          </w:tcPr>
          <w:p w14:paraId="5868D196" w14:textId="77777777" w:rsidR="00A306FF" w:rsidRPr="00A306FF" w:rsidRDefault="00A306FF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483D4E4B" w14:textId="77777777" w:rsidR="00A306FF" w:rsidRPr="00A306FF" w:rsidRDefault="00A306FF">
            <w:pPr>
              <w:rPr>
                <w:b/>
                <w:bCs/>
              </w:rPr>
            </w:pPr>
          </w:p>
        </w:tc>
      </w:tr>
    </w:tbl>
    <w:p w14:paraId="342928B3" w14:textId="77777777" w:rsidR="009158EA" w:rsidRDefault="007131BF" w:rsidP="009158EA">
      <w:pPr>
        <w:pStyle w:val="Heading1"/>
      </w:pPr>
      <w:bookmarkStart w:id="3" w:name="_Toc445111441"/>
      <w:bookmarkStart w:id="4" w:name="_Toc445113840"/>
      <w:r>
        <w:lastRenderedPageBreak/>
        <w:t>Description du paramétrage</w:t>
      </w:r>
      <w:bookmarkStart w:id="5" w:name="_Toc445111442"/>
      <w:bookmarkStart w:id="6" w:name="_Toc445113841"/>
      <w:bookmarkEnd w:id="3"/>
      <w:bookmarkEnd w:id="4"/>
    </w:p>
    <w:p w14:paraId="2A0B1D7E" w14:textId="77777777" w:rsidR="00E253AF" w:rsidRPr="00E253AF" w:rsidRDefault="00E253AF" w:rsidP="00E253AF">
      <w:pPr>
        <w:pStyle w:val="Heading2"/>
      </w:pPr>
      <w:r>
        <w:t>Type ordre  ZTER</w:t>
      </w:r>
    </w:p>
    <w:bookmarkEnd w:id="5"/>
    <w:bookmarkEnd w:id="6"/>
    <w:p w14:paraId="077722AC" w14:textId="5D7472AF" w:rsidR="00D6580A" w:rsidRDefault="004C22DB" w:rsidP="00D6580A">
      <w:pPr>
        <w:pStyle w:val="NormalWeb"/>
      </w:pPr>
      <w:r w:rsidRPr="00330CBB">
        <w:rPr>
          <w:noProof/>
        </w:rPr>
        <w:drawing>
          <wp:inline distT="0" distB="0" distL="0" distR="0" wp14:anchorId="06713A71" wp14:editId="0C1A0668">
            <wp:extent cx="5613400" cy="506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9E74C" w14:textId="77777777" w:rsidR="00CB4332" w:rsidRDefault="00CB4332" w:rsidP="00D6580A">
      <w:pPr>
        <w:pStyle w:val="NormalWeb"/>
      </w:pPr>
    </w:p>
    <w:p w14:paraId="5FAAF4AC" w14:textId="77777777" w:rsidR="00CB4332" w:rsidRDefault="00CB4332" w:rsidP="00E253AF">
      <w:pPr>
        <w:pStyle w:val="Heading2"/>
      </w:pPr>
      <w:r>
        <w:lastRenderedPageBreak/>
        <w:t xml:space="preserve">Tranches de Numéros </w:t>
      </w:r>
    </w:p>
    <w:p w14:paraId="3C794ED1" w14:textId="7628FA2E" w:rsidR="00CB4332" w:rsidRDefault="004C22DB" w:rsidP="00D6580A">
      <w:pPr>
        <w:pStyle w:val="NormalWeb"/>
      </w:pPr>
      <w:r w:rsidRPr="00330CBB">
        <w:rPr>
          <w:noProof/>
        </w:rPr>
        <w:drawing>
          <wp:inline distT="0" distB="0" distL="0" distR="0" wp14:anchorId="40DBB5F3" wp14:editId="1AD84703">
            <wp:extent cx="5080000" cy="1765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16F30" w14:textId="77777777" w:rsidR="000F479B" w:rsidRPr="000F479B" w:rsidRDefault="000F479B" w:rsidP="000F479B"/>
    <w:p w14:paraId="41A32DF3" w14:textId="77777777" w:rsidR="00E253AF" w:rsidRDefault="00E253AF" w:rsidP="00E253AF">
      <w:pPr>
        <w:pStyle w:val="Heading2"/>
      </w:pPr>
      <w:r>
        <w:t>Shema d’ordre</w:t>
      </w:r>
    </w:p>
    <w:p w14:paraId="2C268EE2" w14:textId="135877B2" w:rsidR="00E253AF" w:rsidRPr="00E253AF" w:rsidRDefault="004C22DB" w:rsidP="00E253AF">
      <w:r>
        <w:rPr>
          <w:noProof/>
        </w:rPr>
        <w:drawing>
          <wp:inline distT="0" distB="0" distL="0" distR="0" wp14:anchorId="47E00E42" wp14:editId="51DFD76E">
            <wp:extent cx="4451350" cy="2038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43224" w14:textId="77777777" w:rsidR="00E253AF" w:rsidRDefault="00E253AF" w:rsidP="00412023"/>
    <w:p w14:paraId="79447833" w14:textId="77777777" w:rsidR="000F479B" w:rsidRDefault="0044683B" w:rsidP="00E253AF">
      <w:pPr>
        <w:pStyle w:val="Heading2"/>
      </w:pPr>
      <w:r>
        <w:lastRenderedPageBreak/>
        <w:t xml:space="preserve">Ordre type </w:t>
      </w:r>
    </w:p>
    <w:p w14:paraId="52C436A9" w14:textId="5E35A237" w:rsidR="0044683B" w:rsidRDefault="004C22DB" w:rsidP="00412023">
      <w:r>
        <w:rPr>
          <w:noProof/>
        </w:rPr>
        <w:drawing>
          <wp:inline distT="0" distB="0" distL="0" distR="0" wp14:anchorId="798FD1CA" wp14:editId="74C254A1">
            <wp:extent cx="5238750" cy="5200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1CE3B" w14:textId="77777777" w:rsidR="000F479B" w:rsidRDefault="000F479B" w:rsidP="00412023"/>
    <w:p w14:paraId="4501894C" w14:textId="77777777" w:rsidR="00A3609A" w:rsidRDefault="00A3609A" w:rsidP="00922CE9">
      <w:pPr>
        <w:pStyle w:val="Heading2"/>
      </w:pPr>
      <w:r w:rsidRPr="00A3609A">
        <w:t>Gérer schémas d'imputation</w:t>
      </w:r>
    </w:p>
    <w:p w14:paraId="66FCF69C" w14:textId="77777777" w:rsidR="00A3609A" w:rsidRDefault="00A3609A" w:rsidP="00412023">
      <w:r>
        <w:t>Transaction OKO6</w:t>
      </w:r>
    </w:p>
    <w:p w14:paraId="118D9BE3" w14:textId="77777777" w:rsidR="00A3609A" w:rsidRDefault="00A3609A" w:rsidP="00412023"/>
    <w:p w14:paraId="00A20572" w14:textId="6609BDD9" w:rsidR="00A3609A" w:rsidRDefault="004C22DB" w:rsidP="00412023">
      <w:r>
        <w:rPr>
          <w:noProof/>
        </w:rPr>
        <w:lastRenderedPageBreak/>
        <w:drawing>
          <wp:inline distT="0" distB="0" distL="0" distR="0" wp14:anchorId="1D702E18" wp14:editId="167D754D">
            <wp:extent cx="51625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79FCF" w14:textId="77777777" w:rsidR="00A3609A" w:rsidRDefault="00A3609A" w:rsidP="00412023"/>
    <w:p w14:paraId="397AA749" w14:textId="34BB71DA" w:rsidR="00A3609A" w:rsidRDefault="004C22DB" w:rsidP="00412023">
      <w:r>
        <w:rPr>
          <w:noProof/>
        </w:rPr>
        <w:drawing>
          <wp:inline distT="0" distB="0" distL="0" distR="0" wp14:anchorId="73A4FDFF" wp14:editId="48D1D3E9">
            <wp:extent cx="5422900" cy="1917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06DB8" w14:textId="77777777" w:rsidR="00A3609A" w:rsidRDefault="00A3609A" w:rsidP="00412023"/>
    <w:p w14:paraId="412DE949" w14:textId="2C575527" w:rsidR="00A3609A" w:rsidRDefault="004C22DB" w:rsidP="00412023">
      <w:r>
        <w:rPr>
          <w:noProof/>
        </w:rPr>
        <w:drawing>
          <wp:inline distT="0" distB="0" distL="0" distR="0" wp14:anchorId="1BB11115" wp14:editId="669CE703">
            <wp:extent cx="6477000" cy="18732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B6D43" w14:textId="77777777" w:rsidR="00A3609A" w:rsidRDefault="00A3609A" w:rsidP="00412023"/>
    <w:p w14:paraId="637B71B7" w14:textId="77777777" w:rsidR="00A3609A" w:rsidRDefault="00922CE9" w:rsidP="00922CE9">
      <w:pPr>
        <w:pStyle w:val="Heading2"/>
      </w:pPr>
      <w:r w:rsidRPr="00922CE9">
        <w:t>Gérer profils d'imputation</w:t>
      </w:r>
    </w:p>
    <w:p w14:paraId="11C6532C" w14:textId="77777777" w:rsidR="00922CE9" w:rsidRDefault="00922CE9" w:rsidP="00412023">
      <w:r>
        <w:t>Transaction OKO7</w:t>
      </w:r>
    </w:p>
    <w:p w14:paraId="007182B9" w14:textId="77777777" w:rsidR="00922CE9" w:rsidRDefault="00922CE9" w:rsidP="00412023"/>
    <w:p w14:paraId="1DB0AE7A" w14:textId="39A9B0FF" w:rsidR="00922CE9" w:rsidRDefault="004C22DB" w:rsidP="00412023">
      <w:r>
        <w:rPr>
          <w:noProof/>
        </w:rPr>
        <w:lastRenderedPageBreak/>
        <w:drawing>
          <wp:inline distT="0" distB="0" distL="0" distR="0" wp14:anchorId="72E90667" wp14:editId="2983A04F">
            <wp:extent cx="3829050" cy="1028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24BCD" w14:textId="77777777" w:rsidR="0095127F" w:rsidRDefault="0095127F" w:rsidP="00412023"/>
    <w:p w14:paraId="24C2AF69" w14:textId="453D736F" w:rsidR="0095127F" w:rsidRDefault="004C22DB" w:rsidP="00412023">
      <w:r>
        <w:rPr>
          <w:noProof/>
        </w:rPr>
        <w:drawing>
          <wp:inline distT="0" distB="0" distL="0" distR="0" wp14:anchorId="70A78AF6" wp14:editId="3A6EBC60">
            <wp:extent cx="5429250" cy="5029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00641" w14:textId="77777777" w:rsidR="00945502" w:rsidRDefault="00945502" w:rsidP="00412023"/>
    <w:p w14:paraId="568CC929" w14:textId="5C1796E9" w:rsidR="00945502" w:rsidRPr="00922CE9" w:rsidRDefault="004C22DB" w:rsidP="00412023">
      <w:r>
        <w:rPr>
          <w:noProof/>
        </w:rPr>
        <w:lastRenderedPageBreak/>
        <w:drawing>
          <wp:inline distT="0" distB="0" distL="0" distR="0" wp14:anchorId="668AEEC9" wp14:editId="7D19A68E">
            <wp:extent cx="4508500" cy="1060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5502" w:rsidRPr="00922CE9">
      <w:headerReference w:type="default" r:id="rId17"/>
      <w:footerReference w:type="even" r:id="rId18"/>
      <w:footerReference w:type="default" r:id="rId19"/>
      <w:footnotePr>
        <w:numFmt w:val="lowerRoman"/>
      </w:footnotePr>
      <w:endnotePr>
        <w:numFmt w:val="decimal"/>
      </w:endnotePr>
      <w:pgSz w:w="11907" w:h="16840" w:code="9"/>
      <w:pgMar w:top="3119" w:right="851" w:bottom="992" w:left="851" w:header="567" w:footer="567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4B6D6" w14:textId="77777777" w:rsidR="00000000" w:rsidRDefault="004C22DB">
      <w:pPr>
        <w:spacing w:after="0" w:line="240" w:lineRule="auto"/>
      </w:pPr>
      <w:r>
        <w:separator/>
      </w:r>
    </w:p>
  </w:endnote>
  <w:endnote w:type="continuationSeparator" w:id="0">
    <w:p w14:paraId="3A1E5336" w14:textId="77777777" w:rsidR="00000000" w:rsidRDefault="004C2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334AE" w14:textId="77777777" w:rsidR="007131BF" w:rsidRDefault="007131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FB8D5D9" w14:textId="77777777" w:rsidR="007131BF" w:rsidRDefault="007131B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4C216" w14:textId="77777777" w:rsidR="003736CA" w:rsidRPr="004C22DB" w:rsidRDefault="003736CA" w:rsidP="000C0AAA">
    <w:pPr>
      <w:pStyle w:val="Footer"/>
      <w:rPr>
        <w:lang w:val="fr-FR"/>
      </w:rPr>
    </w:pPr>
    <w:r>
      <w:fldChar w:fldCharType="begin"/>
    </w:r>
    <w:r w:rsidRPr="004C22DB">
      <w:rPr>
        <w:lang w:val="fr-FR"/>
      </w:rPr>
      <w:instrText xml:space="preserve"> FILENAME \p </w:instrText>
    </w:r>
    <w:r>
      <w:fldChar w:fldCharType="separate"/>
    </w:r>
    <w:r w:rsidRPr="004C22DB">
      <w:rPr>
        <w:noProof/>
        <w:lang w:val="fr-FR"/>
      </w:rPr>
      <w:t>W:\02 - Projets  &amp; Flux\ERD LV\Projets clients\Parametrage PS\FPM-HR01 Domaine du personnel.doc</w:t>
    </w:r>
    <w:r>
      <w:fldChar w:fldCharType="end"/>
    </w:r>
  </w:p>
  <w:p w14:paraId="34E685D5" w14:textId="77777777" w:rsidR="007131BF" w:rsidRPr="004C22DB" w:rsidRDefault="003D1775" w:rsidP="000C0AAA">
    <w:pPr>
      <w:pStyle w:val="Footer"/>
      <w:rPr>
        <w:lang w:val="fr-FR"/>
      </w:rPr>
    </w:pPr>
    <w:r w:rsidRPr="004C22DB">
      <w:rPr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E0E72" w14:textId="77777777" w:rsidR="00000000" w:rsidRDefault="004C22DB">
      <w:pPr>
        <w:spacing w:after="0" w:line="240" w:lineRule="auto"/>
      </w:pPr>
      <w:r>
        <w:separator/>
      </w:r>
    </w:p>
  </w:footnote>
  <w:footnote w:type="continuationSeparator" w:id="0">
    <w:p w14:paraId="4A306DEC" w14:textId="77777777" w:rsidR="00000000" w:rsidRDefault="004C2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969"/>
      <w:gridCol w:w="3402"/>
    </w:tblGrid>
    <w:tr w:rsidR="007131BF" w14:paraId="1C81D034" w14:textId="77777777">
      <w:tblPrEx>
        <w:tblCellMar>
          <w:top w:w="0" w:type="dxa"/>
          <w:bottom w:w="0" w:type="dxa"/>
        </w:tblCellMar>
      </w:tblPrEx>
      <w:tc>
        <w:tcPr>
          <w:tcW w:w="2905" w:type="dxa"/>
        </w:tcPr>
        <w:p w14:paraId="7FE68E8D" w14:textId="77777777" w:rsidR="007131BF" w:rsidRDefault="007131BF">
          <w:pPr>
            <w:pStyle w:val="Header"/>
            <w:jc w:val="center"/>
          </w:pPr>
        </w:p>
      </w:tc>
      <w:tc>
        <w:tcPr>
          <w:tcW w:w="3969" w:type="dxa"/>
        </w:tcPr>
        <w:p w14:paraId="4AF7B6AD" w14:textId="4663B1A8" w:rsidR="007131BF" w:rsidRDefault="004C22DB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kpc</w:t>
          </w:r>
          <w:r w:rsidR="007131BF">
            <w:rPr>
              <w:b/>
            </w:rPr>
            <w:t xml:space="preserve"> – Projet SAPIENS</w:t>
          </w:r>
        </w:p>
        <w:p w14:paraId="1C27E3A4" w14:textId="77777777" w:rsidR="007131BF" w:rsidRDefault="007131BF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14:paraId="4154C76C" w14:textId="77777777" w:rsidR="007131BF" w:rsidRDefault="007131BF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402" w:type="dxa"/>
        </w:tcPr>
        <w:p w14:paraId="6C734097" w14:textId="5A8BB8D3" w:rsidR="007131BF" w:rsidRDefault="004C22DB">
          <w:pPr>
            <w:pStyle w:val="en-tteSymris"/>
            <w:spacing w:before="120"/>
            <w:rPr>
              <w:b/>
            </w:rPr>
          </w:pPr>
          <w:r>
            <w:rPr>
              <w:noProof/>
              <w:sz w:val="16"/>
            </w:rPr>
            <w:drawing>
              <wp:inline distT="0" distB="0" distL="0" distR="0" wp14:anchorId="04E5FEEB" wp14:editId="5E32B662">
                <wp:extent cx="1079500" cy="546100"/>
                <wp:effectExtent l="0" t="0" r="0" b="0"/>
                <wp:docPr id="1" name="Picture 1" descr="sap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p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131BF" w:rsidRPr="004C22DB" w14:paraId="644A02FE" w14:textId="77777777">
      <w:tblPrEx>
        <w:tblCellMar>
          <w:top w:w="0" w:type="dxa"/>
          <w:bottom w:w="0" w:type="dxa"/>
        </w:tblCellMar>
      </w:tblPrEx>
      <w:trPr>
        <w:cantSplit/>
      </w:trPr>
      <w:tc>
        <w:tcPr>
          <w:tcW w:w="10276" w:type="dxa"/>
          <w:gridSpan w:val="3"/>
        </w:tcPr>
        <w:p w14:paraId="3B1D0B5F" w14:textId="77777777" w:rsidR="007131BF" w:rsidRPr="004C22DB" w:rsidRDefault="00A82EFA">
          <w:pPr>
            <w:pStyle w:val="en-tteSymris"/>
            <w:spacing w:before="120"/>
            <w:rPr>
              <w:b/>
              <w:lang w:val="fr-FR"/>
            </w:rPr>
          </w:pPr>
          <w:r w:rsidRPr="00A82EFA">
            <w:rPr>
              <w:b/>
            </w:rPr>
            <w:fldChar w:fldCharType="begin"/>
          </w:r>
          <w:r w:rsidRPr="004C22DB">
            <w:rPr>
              <w:b/>
              <w:lang w:val="fr-FR"/>
            </w:rPr>
            <w:instrText xml:space="preserve"> FILENAME </w:instrText>
          </w:r>
          <w:r>
            <w:rPr>
              <w:b/>
            </w:rPr>
            <w:fldChar w:fldCharType="separate"/>
          </w:r>
          <w:r w:rsidRPr="004C22DB">
            <w:rPr>
              <w:b/>
              <w:noProof/>
              <w:lang w:val="fr-FR"/>
            </w:rPr>
            <w:t>FPM-HR01 Domaine du personnel.doc</w:t>
          </w:r>
          <w:r w:rsidRPr="00A82EFA">
            <w:rPr>
              <w:b/>
            </w:rPr>
            <w:fldChar w:fldCharType="end"/>
          </w:r>
        </w:p>
      </w:tc>
    </w:tr>
  </w:tbl>
  <w:p w14:paraId="0661AF0E" w14:textId="77777777" w:rsidR="007131BF" w:rsidRPr="004C22DB" w:rsidRDefault="007131BF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992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252B7A"/>
    <w:multiLevelType w:val="multilevel"/>
    <w:tmpl w:val="5616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822F0B"/>
    <w:multiLevelType w:val="multilevel"/>
    <w:tmpl w:val="0AEAE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A76E58"/>
    <w:multiLevelType w:val="hybridMultilevel"/>
    <w:tmpl w:val="EF10C100"/>
    <w:lvl w:ilvl="0" w:tplc="F8EAED8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B649A"/>
    <w:multiLevelType w:val="multilevel"/>
    <w:tmpl w:val="5610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8245DC"/>
    <w:multiLevelType w:val="multilevel"/>
    <w:tmpl w:val="A8B6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4C5F02"/>
    <w:multiLevelType w:val="multilevel"/>
    <w:tmpl w:val="24345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E43523"/>
    <w:multiLevelType w:val="multilevel"/>
    <w:tmpl w:val="73EE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3D1E0F"/>
    <w:multiLevelType w:val="multilevel"/>
    <w:tmpl w:val="9CE8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005F2B"/>
    <w:multiLevelType w:val="multilevel"/>
    <w:tmpl w:val="80C47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A2A9B"/>
    <w:multiLevelType w:val="multilevel"/>
    <w:tmpl w:val="7E4A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E633B9"/>
    <w:multiLevelType w:val="multilevel"/>
    <w:tmpl w:val="D82ED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0C6713"/>
    <w:multiLevelType w:val="multilevel"/>
    <w:tmpl w:val="3AF4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E92989"/>
    <w:multiLevelType w:val="multilevel"/>
    <w:tmpl w:val="57F0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9A0062"/>
    <w:multiLevelType w:val="multilevel"/>
    <w:tmpl w:val="A5BA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B86470"/>
    <w:multiLevelType w:val="multilevel"/>
    <w:tmpl w:val="BAD62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BF6213"/>
    <w:multiLevelType w:val="singleLevel"/>
    <w:tmpl w:val="69124CD6"/>
    <w:lvl w:ilvl="0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2BA45D02"/>
    <w:multiLevelType w:val="multilevel"/>
    <w:tmpl w:val="DBFC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17612E"/>
    <w:multiLevelType w:val="multilevel"/>
    <w:tmpl w:val="E60AD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8D1221"/>
    <w:multiLevelType w:val="multilevel"/>
    <w:tmpl w:val="813AF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A0298E"/>
    <w:multiLevelType w:val="multilevel"/>
    <w:tmpl w:val="C782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D01C96"/>
    <w:multiLevelType w:val="multilevel"/>
    <w:tmpl w:val="B1AA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2972A5"/>
    <w:multiLevelType w:val="multilevel"/>
    <w:tmpl w:val="F51E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4F27C1"/>
    <w:multiLevelType w:val="multilevel"/>
    <w:tmpl w:val="97D0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182EC8"/>
    <w:multiLevelType w:val="multilevel"/>
    <w:tmpl w:val="FAB6C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562541"/>
    <w:multiLevelType w:val="multilevel"/>
    <w:tmpl w:val="F618C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FD0C23"/>
    <w:multiLevelType w:val="multilevel"/>
    <w:tmpl w:val="7F58D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5518F1"/>
    <w:multiLevelType w:val="multilevel"/>
    <w:tmpl w:val="FE8A9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A7225A"/>
    <w:multiLevelType w:val="multilevel"/>
    <w:tmpl w:val="415A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8978FB"/>
    <w:multiLevelType w:val="multilevel"/>
    <w:tmpl w:val="F6A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654F47"/>
    <w:multiLevelType w:val="multilevel"/>
    <w:tmpl w:val="5A58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E23D7A"/>
    <w:multiLevelType w:val="multilevel"/>
    <w:tmpl w:val="82E4D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3A327D"/>
    <w:multiLevelType w:val="multilevel"/>
    <w:tmpl w:val="2562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9F6A29"/>
    <w:multiLevelType w:val="multilevel"/>
    <w:tmpl w:val="D3B4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A80147"/>
    <w:multiLevelType w:val="multilevel"/>
    <w:tmpl w:val="755E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193E89"/>
    <w:multiLevelType w:val="multilevel"/>
    <w:tmpl w:val="9B02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D75254"/>
    <w:multiLevelType w:val="multilevel"/>
    <w:tmpl w:val="35F6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A522FA"/>
    <w:multiLevelType w:val="multilevel"/>
    <w:tmpl w:val="17300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F34098"/>
    <w:multiLevelType w:val="multilevel"/>
    <w:tmpl w:val="769CA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476149"/>
    <w:multiLevelType w:val="multilevel"/>
    <w:tmpl w:val="06C4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AD7B7F"/>
    <w:multiLevelType w:val="multilevel"/>
    <w:tmpl w:val="0574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CB3EAD"/>
    <w:multiLevelType w:val="hybridMultilevel"/>
    <w:tmpl w:val="430EDC0C"/>
    <w:lvl w:ilvl="0" w:tplc="0A92E6C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44265"/>
    <w:multiLevelType w:val="multilevel"/>
    <w:tmpl w:val="A516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612CCB"/>
    <w:multiLevelType w:val="multilevel"/>
    <w:tmpl w:val="3806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6FA2C01"/>
    <w:multiLevelType w:val="multilevel"/>
    <w:tmpl w:val="B0A64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8F4008"/>
    <w:multiLevelType w:val="multilevel"/>
    <w:tmpl w:val="4618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7D1B8A"/>
    <w:multiLevelType w:val="multilevel"/>
    <w:tmpl w:val="D9D8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6"/>
  </w:num>
  <w:num w:numId="3">
    <w:abstractNumId w:val="46"/>
  </w:num>
  <w:num w:numId="4">
    <w:abstractNumId w:val="29"/>
  </w:num>
  <w:num w:numId="5">
    <w:abstractNumId w:val="9"/>
  </w:num>
  <w:num w:numId="6">
    <w:abstractNumId w:val="37"/>
  </w:num>
  <w:num w:numId="7">
    <w:abstractNumId w:val="2"/>
  </w:num>
  <w:num w:numId="8">
    <w:abstractNumId w:val="39"/>
  </w:num>
  <w:num w:numId="9">
    <w:abstractNumId w:val="7"/>
  </w:num>
  <w:num w:numId="10">
    <w:abstractNumId w:val="19"/>
  </w:num>
  <w:num w:numId="11">
    <w:abstractNumId w:val="6"/>
  </w:num>
  <w:num w:numId="12">
    <w:abstractNumId w:val="44"/>
  </w:num>
  <w:num w:numId="13">
    <w:abstractNumId w:val="32"/>
  </w:num>
  <w:num w:numId="14">
    <w:abstractNumId w:val="15"/>
  </w:num>
  <w:num w:numId="15">
    <w:abstractNumId w:val="18"/>
  </w:num>
  <w:num w:numId="16">
    <w:abstractNumId w:val="26"/>
  </w:num>
  <w:num w:numId="17">
    <w:abstractNumId w:val="23"/>
  </w:num>
  <w:num w:numId="18">
    <w:abstractNumId w:val="34"/>
  </w:num>
  <w:num w:numId="19">
    <w:abstractNumId w:val="5"/>
  </w:num>
  <w:num w:numId="20">
    <w:abstractNumId w:val="21"/>
  </w:num>
  <w:num w:numId="21">
    <w:abstractNumId w:val="43"/>
  </w:num>
  <w:num w:numId="22">
    <w:abstractNumId w:val="30"/>
  </w:num>
  <w:num w:numId="23">
    <w:abstractNumId w:val="1"/>
  </w:num>
  <w:num w:numId="24">
    <w:abstractNumId w:val="10"/>
  </w:num>
  <w:num w:numId="25">
    <w:abstractNumId w:val="28"/>
  </w:num>
  <w:num w:numId="26">
    <w:abstractNumId w:val="45"/>
  </w:num>
  <w:num w:numId="27">
    <w:abstractNumId w:val="13"/>
  </w:num>
  <w:num w:numId="28">
    <w:abstractNumId w:val="25"/>
  </w:num>
  <w:num w:numId="29">
    <w:abstractNumId w:val="22"/>
  </w:num>
  <w:num w:numId="30">
    <w:abstractNumId w:val="8"/>
  </w:num>
  <w:num w:numId="31">
    <w:abstractNumId w:val="12"/>
  </w:num>
  <w:num w:numId="32">
    <w:abstractNumId w:val="11"/>
  </w:num>
  <w:num w:numId="33">
    <w:abstractNumId w:val="4"/>
  </w:num>
  <w:num w:numId="34">
    <w:abstractNumId w:val="24"/>
  </w:num>
  <w:num w:numId="35">
    <w:abstractNumId w:val="41"/>
  </w:num>
  <w:num w:numId="36">
    <w:abstractNumId w:val="31"/>
  </w:num>
  <w:num w:numId="37">
    <w:abstractNumId w:val="3"/>
  </w:num>
  <w:num w:numId="38">
    <w:abstractNumId w:val="27"/>
  </w:num>
  <w:num w:numId="39">
    <w:abstractNumId w:val="38"/>
  </w:num>
  <w:num w:numId="40">
    <w:abstractNumId w:val="14"/>
  </w:num>
  <w:num w:numId="41">
    <w:abstractNumId w:val="42"/>
  </w:num>
  <w:num w:numId="42">
    <w:abstractNumId w:val="36"/>
  </w:num>
  <w:num w:numId="43">
    <w:abstractNumId w:val="40"/>
  </w:num>
  <w:num w:numId="44">
    <w:abstractNumId w:val="20"/>
  </w:num>
  <w:num w:numId="45">
    <w:abstractNumId w:val="33"/>
  </w:num>
  <w:num w:numId="46">
    <w:abstractNumId w:val="17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o:colormenu v:ext="edit" strokecolor="none"/>
    </o:shapedefaults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142"/>
    <w:rsid w:val="00017F14"/>
    <w:rsid w:val="00023198"/>
    <w:rsid w:val="00023BD0"/>
    <w:rsid w:val="0002691A"/>
    <w:rsid w:val="00032D1E"/>
    <w:rsid w:val="00062198"/>
    <w:rsid w:val="00066DA8"/>
    <w:rsid w:val="00073CE1"/>
    <w:rsid w:val="00075219"/>
    <w:rsid w:val="00085534"/>
    <w:rsid w:val="00086ADE"/>
    <w:rsid w:val="000914C4"/>
    <w:rsid w:val="0009235A"/>
    <w:rsid w:val="000A65C6"/>
    <w:rsid w:val="000C0AAA"/>
    <w:rsid w:val="000C72D4"/>
    <w:rsid w:val="000D0065"/>
    <w:rsid w:val="000E2E87"/>
    <w:rsid w:val="000F479B"/>
    <w:rsid w:val="00100C55"/>
    <w:rsid w:val="00101672"/>
    <w:rsid w:val="00112D4A"/>
    <w:rsid w:val="001140A9"/>
    <w:rsid w:val="001178CF"/>
    <w:rsid w:val="00121CCC"/>
    <w:rsid w:val="001575DF"/>
    <w:rsid w:val="001578F8"/>
    <w:rsid w:val="00161CC7"/>
    <w:rsid w:val="0017679D"/>
    <w:rsid w:val="00184855"/>
    <w:rsid w:val="00192EAA"/>
    <w:rsid w:val="001A58C0"/>
    <w:rsid w:val="001D6DA0"/>
    <w:rsid w:val="001E3D80"/>
    <w:rsid w:val="001E4F46"/>
    <w:rsid w:val="00200EAB"/>
    <w:rsid w:val="00212950"/>
    <w:rsid w:val="00220708"/>
    <w:rsid w:val="002241BC"/>
    <w:rsid w:val="00247650"/>
    <w:rsid w:val="00253221"/>
    <w:rsid w:val="00261F94"/>
    <w:rsid w:val="0027085E"/>
    <w:rsid w:val="002740A3"/>
    <w:rsid w:val="002806F0"/>
    <w:rsid w:val="002A08B6"/>
    <w:rsid w:val="002B147A"/>
    <w:rsid w:val="002B71ED"/>
    <w:rsid w:val="002D3606"/>
    <w:rsid w:val="002F098F"/>
    <w:rsid w:val="003007C6"/>
    <w:rsid w:val="00300ED4"/>
    <w:rsid w:val="00301ED4"/>
    <w:rsid w:val="00330893"/>
    <w:rsid w:val="0033095A"/>
    <w:rsid w:val="00332160"/>
    <w:rsid w:val="00334F1F"/>
    <w:rsid w:val="00355938"/>
    <w:rsid w:val="003736CA"/>
    <w:rsid w:val="00380142"/>
    <w:rsid w:val="00383943"/>
    <w:rsid w:val="00386F6D"/>
    <w:rsid w:val="003A234C"/>
    <w:rsid w:val="003A2E77"/>
    <w:rsid w:val="003B755E"/>
    <w:rsid w:val="003D1775"/>
    <w:rsid w:val="003D6E63"/>
    <w:rsid w:val="003E5886"/>
    <w:rsid w:val="00412023"/>
    <w:rsid w:val="004304AF"/>
    <w:rsid w:val="00443246"/>
    <w:rsid w:val="0044683B"/>
    <w:rsid w:val="004504AA"/>
    <w:rsid w:val="0046457A"/>
    <w:rsid w:val="004B412F"/>
    <w:rsid w:val="004C22DB"/>
    <w:rsid w:val="004C420A"/>
    <w:rsid w:val="004E50AC"/>
    <w:rsid w:val="004E6233"/>
    <w:rsid w:val="004F6F62"/>
    <w:rsid w:val="005056D9"/>
    <w:rsid w:val="00511B7F"/>
    <w:rsid w:val="00527034"/>
    <w:rsid w:val="0052755B"/>
    <w:rsid w:val="005339B3"/>
    <w:rsid w:val="00533DCB"/>
    <w:rsid w:val="00534581"/>
    <w:rsid w:val="00537432"/>
    <w:rsid w:val="0054195B"/>
    <w:rsid w:val="00547EFD"/>
    <w:rsid w:val="005620AA"/>
    <w:rsid w:val="00576F9F"/>
    <w:rsid w:val="00577010"/>
    <w:rsid w:val="00586D23"/>
    <w:rsid w:val="005C2724"/>
    <w:rsid w:val="005C6CEC"/>
    <w:rsid w:val="005D526E"/>
    <w:rsid w:val="005D54D9"/>
    <w:rsid w:val="005E3B90"/>
    <w:rsid w:val="005F0915"/>
    <w:rsid w:val="0060503B"/>
    <w:rsid w:val="00612891"/>
    <w:rsid w:val="00617B26"/>
    <w:rsid w:val="006236AC"/>
    <w:rsid w:val="0064568B"/>
    <w:rsid w:val="0066158C"/>
    <w:rsid w:val="0067547B"/>
    <w:rsid w:val="006755F0"/>
    <w:rsid w:val="00680FFD"/>
    <w:rsid w:val="006830D7"/>
    <w:rsid w:val="006938B6"/>
    <w:rsid w:val="006B02BB"/>
    <w:rsid w:val="006B5868"/>
    <w:rsid w:val="006D7C8E"/>
    <w:rsid w:val="007131BF"/>
    <w:rsid w:val="00724FD4"/>
    <w:rsid w:val="00731EBD"/>
    <w:rsid w:val="007400B0"/>
    <w:rsid w:val="00751842"/>
    <w:rsid w:val="00770516"/>
    <w:rsid w:val="007831B4"/>
    <w:rsid w:val="007A136F"/>
    <w:rsid w:val="007A4A19"/>
    <w:rsid w:val="007B5ACE"/>
    <w:rsid w:val="007E6E6C"/>
    <w:rsid w:val="007F47A1"/>
    <w:rsid w:val="007F51AB"/>
    <w:rsid w:val="008228AB"/>
    <w:rsid w:val="00822FC8"/>
    <w:rsid w:val="00824DFC"/>
    <w:rsid w:val="00825406"/>
    <w:rsid w:val="00825762"/>
    <w:rsid w:val="00825897"/>
    <w:rsid w:val="008437E6"/>
    <w:rsid w:val="00845BA3"/>
    <w:rsid w:val="00850162"/>
    <w:rsid w:val="008623FA"/>
    <w:rsid w:val="00877EF8"/>
    <w:rsid w:val="00882D2A"/>
    <w:rsid w:val="00883CB4"/>
    <w:rsid w:val="008851E9"/>
    <w:rsid w:val="008862A3"/>
    <w:rsid w:val="008923BD"/>
    <w:rsid w:val="0089515E"/>
    <w:rsid w:val="00895FEA"/>
    <w:rsid w:val="008A36B3"/>
    <w:rsid w:val="008B71B9"/>
    <w:rsid w:val="008C3516"/>
    <w:rsid w:val="008C5774"/>
    <w:rsid w:val="008C5EA7"/>
    <w:rsid w:val="008D0E45"/>
    <w:rsid w:val="008D495F"/>
    <w:rsid w:val="008E743C"/>
    <w:rsid w:val="009077FF"/>
    <w:rsid w:val="00910934"/>
    <w:rsid w:val="009158EA"/>
    <w:rsid w:val="00922CE9"/>
    <w:rsid w:val="00936AC4"/>
    <w:rsid w:val="00945502"/>
    <w:rsid w:val="0095024E"/>
    <w:rsid w:val="0095127F"/>
    <w:rsid w:val="00960847"/>
    <w:rsid w:val="00976DA5"/>
    <w:rsid w:val="009846A5"/>
    <w:rsid w:val="009B49D3"/>
    <w:rsid w:val="009B5578"/>
    <w:rsid w:val="009B5A58"/>
    <w:rsid w:val="009C52E7"/>
    <w:rsid w:val="00A00E59"/>
    <w:rsid w:val="00A026B5"/>
    <w:rsid w:val="00A044D5"/>
    <w:rsid w:val="00A17705"/>
    <w:rsid w:val="00A20B7B"/>
    <w:rsid w:val="00A247E9"/>
    <w:rsid w:val="00A306FF"/>
    <w:rsid w:val="00A34831"/>
    <w:rsid w:val="00A3609A"/>
    <w:rsid w:val="00A71F70"/>
    <w:rsid w:val="00A82EFA"/>
    <w:rsid w:val="00A920D2"/>
    <w:rsid w:val="00A944C7"/>
    <w:rsid w:val="00A947E7"/>
    <w:rsid w:val="00AA5A7A"/>
    <w:rsid w:val="00AB081B"/>
    <w:rsid w:val="00AC7605"/>
    <w:rsid w:val="00AD3EDE"/>
    <w:rsid w:val="00AD4AE3"/>
    <w:rsid w:val="00AE62FE"/>
    <w:rsid w:val="00B01649"/>
    <w:rsid w:val="00B2283B"/>
    <w:rsid w:val="00B662CF"/>
    <w:rsid w:val="00B91535"/>
    <w:rsid w:val="00BA3256"/>
    <w:rsid w:val="00BB34F9"/>
    <w:rsid w:val="00BD25D9"/>
    <w:rsid w:val="00BE4139"/>
    <w:rsid w:val="00C02106"/>
    <w:rsid w:val="00C10D28"/>
    <w:rsid w:val="00C13A43"/>
    <w:rsid w:val="00C16C8D"/>
    <w:rsid w:val="00C1743D"/>
    <w:rsid w:val="00C366F5"/>
    <w:rsid w:val="00C53114"/>
    <w:rsid w:val="00C5356B"/>
    <w:rsid w:val="00C6221C"/>
    <w:rsid w:val="00C82AE3"/>
    <w:rsid w:val="00C83451"/>
    <w:rsid w:val="00CA3395"/>
    <w:rsid w:val="00CB4332"/>
    <w:rsid w:val="00CC0A0F"/>
    <w:rsid w:val="00CE2E3B"/>
    <w:rsid w:val="00D04E40"/>
    <w:rsid w:val="00D23D14"/>
    <w:rsid w:val="00D33856"/>
    <w:rsid w:val="00D3756E"/>
    <w:rsid w:val="00D42509"/>
    <w:rsid w:val="00D44CD3"/>
    <w:rsid w:val="00D55EA2"/>
    <w:rsid w:val="00D6580A"/>
    <w:rsid w:val="00D66EFE"/>
    <w:rsid w:val="00D7208F"/>
    <w:rsid w:val="00D866D1"/>
    <w:rsid w:val="00D87A90"/>
    <w:rsid w:val="00DB62C0"/>
    <w:rsid w:val="00DC5697"/>
    <w:rsid w:val="00DE7768"/>
    <w:rsid w:val="00DF1533"/>
    <w:rsid w:val="00DF6E2A"/>
    <w:rsid w:val="00E0207F"/>
    <w:rsid w:val="00E10550"/>
    <w:rsid w:val="00E253AF"/>
    <w:rsid w:val="00E25B60"/>
    <w:rsid w:val="00E2763A"/>
    <w:rsid w:val="00E5158E"/>
    <w:rsid w:val="00E52EEA"/>
    <w:rsid w:val="00E55F51"/>
    <w:rsid w:val="00E657D5"/>
    <w:rsid w:val="00E65D7A"/>
    <w:rsid w:val="00E745D7"/>
    <w:rsid w:val="00E75A6B"/>
    <w:rsid w:val="00E760A4"/>
    <w:rsid w:val="00E849D0"/>
    <w:rsid w:val="00E84C46"/>
    <w:rsid w:val="00E850B0"/>
    <w:rsid w:val="00E858B0"/>
    <w:rsid w:val="00E940F1"/>
    <w:rsid w:val="00EA0399"/>
    <w:rsid w:val="00EA12FF"/>
    <w:rsid w:val="00EA5D4E"/>
    <w:rsid w:val="00ED1467"/>
    <w:rsid w:val="00F22759"/>
    <w:rsid w:val="00F262D4"/>
    <w:rsid w:val="00F464A3"/>
    <w:rsid w:val="00F511F1"/>
    <w:rsid w:val="00F60DE2"/>
    <w:rsid w:val="00F81DC7"/>
    <w:rsid w:val="00F94DF8"/>
    <w:rsid w:val="00F97008"/>
    <w:rsid w:val="00FA6A38"/>
    <w:rsid w:val="00FB259A"/>
    <w:rsid w:val="00FB26CC"/>
    <w:rsid w:val="00FD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,"/>
  <w14:docId w14:val="0E58EF6E"/>
  <w15:chartTrackingRefBased/>
  <w15:docId w15:val="{E0AC8724-850D-4199-8403-66FB31EA3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2DB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i/>
      <w:iCs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4C22DB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22DB"/>
  </w:style>
  <w:style w:type="paragraph" w:customStyle="1" w:styleId="margeniveau1">
    <w:name w:val="marge niveau1"/>
    <w:basedOn w:val="Heading1"/>
    <w:next w:val="Normal"/>
    <w:pPr>
      <w:suppressLineNumbers/>
      <w:ind w:hanging="283"/>
      <w:jc w:val="both"/>
      <w:outlineLvl w:val="9"/>
    </w:pPr>
    <w:rPr>
      <w:sz w:val="24"/>
      <w:szCs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pPr>
      <w:ind w:left="4252"/>
    </w:pPr>
  </w:style>
  <w:style w:type="paragraph" w:styleId="EndnoteText">
    <w:name w:val="endnote text"/>
    <w:basedOn w:val="Normal"/>
    <w:semiHidden/>
  </w:style>
  <w:style w:type="paragraph" w:styleId="TOC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Footer">
    <w:name w:val="footer"/>
    <w:basedOn w:val="Normal"/>
    <w:pPr>
      <w:tabs>
        <w:tab w:val="right" w:pos="9072"/>
      </w:tabs>
    </w:pPr>
    <w:rPr>
      <w:sz w:val="16"/>
      <w:szCs w:val="16"/>
    </w:rPr>
  </w:style>
  <w:style w:type="paragraph" w:styleId="TOC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bCs/>
      <w:caps/>
      <w:color w:val="FF00FF"/>
      <w:sz w:val="28"/>
      <w:szCs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bCs/>
      <w:caps/>
    </w:rPr>
  </w:style>
  <w:style w:type="paragraph" w:styleId="TOC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OC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OC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OC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OC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Header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OC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  <w:szCs w:val="28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9"/>
    </w:pPr>
    <w:rPr>
      <w:sz w:val="20"/>
      <w:szCs w:val="20"/>
    </w:rPr>
  </w:style>
  <w:style w:type="paragraph" w:styleId="BodyText">
    <w:name w:val="Body Text"/>
    <w:basedOn w:val="Normal"/>
    <w:rPr>
      <w:sz w:val="20"/>
      <w:szCs w:val="20"/>
    </w:rPr>
  </w:style>
  <w:style w:type="character" w:styleId="Hyperlink">
    <w:name w:val="Hyperlink"/>
    <w:basedOn w:val="DefaultParagraphFont"/>
    <w:rsid w:val="00AD3EDE"/>
    <w:rPr>
      <w:strike w:val="0"/>
      <w:dstrike w:val="0"/>
      <w:color w:val="0063A4"/>
      <w:u w:val="none"/>
      <w:effect w:val="none"/>
    </w:rPr>
  </w:style>
  <w:style w:type="paragraph" w:styleId="NormalWeb">
    <w:name w:val="Normal (Web)"/>
    <w:basedOn w:val="Normal"/>
    <w:rsid w:val="00AD3EDE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qFormat/>
    <w:rsid w:val="00AD3E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VNT01\SAPIENS\Mod&#232;les\Phase3\Fiche%20de%20parametrage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Fiche de parametrage </Template>
  <TotalTime>79</TotalTime>
  <Pages>8</Pages>
  <Words>86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Affecter aux types d'OT les types de travaux autorisés </vt:lpstr>
      <vt:lpstr>Affecter aux types d'OT les types de travaux autorisés </vt:lpstr>
    </vt:vector>
  </TitlesOfParts>
  <Company>VALOIS Parfumerie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Affecter aux types d'OT les types de travaux autorisés </dc:title>
  <dc:subject/>
  <dc:creator>M.HASHASH</dc:creator>
  <cp:keywords/>
  <dc:description/>
  <cp:lastModifiedBy>quesnot@gmail.com</cp:lastModifiedBy>
  <cp:revision>2</cp:revision>
  <cp:lastPrinted>2001-04-02T13:57:00Z</cp:lastPrinted>
  <dcterms:created xsi:type="dcterms:W3CDTF">2020-01-05T15:56:00Z</dcterms:created>
  <dcterms:modified xsi:type="dcterms:W3CDTF">2020-01-05T15:56:00Z</dcterms:modified>
</cp:coreProperties>
</file>